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DF1B9" w14:textId="046C4F99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151012">
        <w:rPr>
          <w:b/>
          <w:i/>
          <w:noProof/>
          <w:sz w:val="28"/>
        </w:rPr>
        <w:t>0209</w:t>
      </w:r>
      <w:bookmarkStart w:id="0" w:name="_GoBack"/>
      <w:bookmarkEnd w:id="0"/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9FA72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250C">
        <w:rPr>
          <w:rFonts w:ascii="Arial" w:hAnsi="Arial"/>
          <w:b/>
          <w:lang w:val="en-US"/>
        </w:rPr>
        <w:t>ZTE Corporation</w:t>
      </w:r>
      <w:r w:rsidR="00C72758">
        <w:rPr>
          <w:rFonts w:ascii="Arial" w:hAnsi="Arial"/>
          <w:b/>
          <w:lang w:val="en-US"/>
        </w:rPr>
        <w:t>, AT&amp;T</w:t>
      </w:r>
    </w:p>
    <w:p w14:paraId="2C458A19" w14:textId="735D4D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250C">
        <w:rPr>
          <w:rFonts w:ascii="Arial" w:hAnsi="Arial" w:cs="Arial"/>
          <w:b/>
        </w:rPr>
        <w:t>TR 32.801-01 v0.0.0 skeleton</w:t>
      </w:r>
    </w:p>
    <w:p w14:paraId="02CFB229" w14:textId="601EC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B250C">
        <w:rPr>
          <w:rFonts w:ascii="Arial" w:hAnsi="Arial"/>
          <w:b/>
          <w:lang w:eastAsia="zh-CN"/>
        </w:rPr>
        <w:t>Approval</w:t>
      </w:r>
    </w:p>
    <w:p w14:paraId="74F27089" w14:textId="67A392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250C">
        <w:rPr>
          <w:rFonts w:ascii="Arial" w:hAnsi="Arial"/>
          <w:b/>
        </w:rPr>
        <w:t>6.20.6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49A6CE0A" w:rsidR="00C022E3" w:rsidRPr="005B250C" w:rsidRDefault="005B250C">
      <w:pPr>
        <w:pStyle w:val="Reference"/>
        <w:rPr>
          <w:lang w:eastAsia="zh-CN"/>
        </w:rPr>
      </w:pPr>
      <w:r w:rsidRPr="005B250C">
        <w:rPr>
          <w:rFonts w:hint="eastAsia"/>
          <w:lang w:eastAsia="zh-CN"/>
        </w:rPr>
        <w:t>N</w:t>
      </w:r>
      <w:r w:rsidRPr="005B250C">
        <w:rPr>
          <w:lang w:eastAsia="zh-CN"/>
        </w:rPr>
        <w:t>one.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10560999" w:rsidR="00C022E3" w:rsidRPr="005B250C" w:rsidRDefault="005B250C">
      <w:r w:rsidRPr="005B250C">
        <w:t xml:space="preserve">To approve the uploaded </w:t>
      </w:r>
      <w:r w:rsidR="00BF1D84">
        <w:t xml:space="preserve">initial </w:t>
      </w:r>
      <w:r w:rsidRPr="005B250C">
        <w:t>skeleton for TR 32.801-01.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682F9791" w:rsidR="00C022E3" w:rsidRPr="005B250C" w:rsidRDefault="005B250C">
      <w:r w:rsidRPr="005B250C">
        <w:t>See the attachment.</w:t>
      </w:r>
    </w:p>
    <w:sectPr w:rsidR="00C022E3" w:rsidRPr="005B25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4D2B1" w14:textId="77777777" w:rsidR="00802CAE" w:rsidRDefault="00802CAE">
      <w:r>
        <w:separator/>
      </w:r>
    </w:p>
  </w:endnote>
  <w:endnote w:type="continuationSeparator" w:id="0">
    <w:p w14:paraId="1FBEE40F" w14:textId="77777777" w:rsidR="00802CAE" w:rsidRDefault="0080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1D05D" w14:textId="77777777" w:rsidR="00802CAE" w:rsidRDefault="00802CAE">
      <w:r>
        <w:separator/>
      </w:r>
    </w:p>
  </w:footnote>
  <w:footnote w:type="continuationSeparator" w:id="0">
    <w:p w14:paraId="6666BC45" w14:textId="77777777" w:rsidR="00802CAE" w:rsidRDefault="00802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51012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95323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250C"/>
    <w:rsid w:val="005B795D"/>
    <w:rsid w:val="005D0E92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2CAE"/>
    <w:rsid w:val="00812587"/>
    <w:rsid w:val="00850812"/>
    <w:rsid w:val="00876B9A"/>
    <w:rsid w:val="00886CBD"/>
    <w:rsid w:val="008933BF"/>
    <w:rsid w:val="008A10C4"/>
    <w:rsid w:val="008A36BD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1D84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2758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0AFC"/>
    <w:rsid w:val="00D437FF"/>
    <w:rsid w:val="00D5130C"/>
    <w:rsid w:val="00D5480B"/>
    <w:rsid w:val="00D62265"/>
    <w:rsid w:val="00D73770"/>
    <w:rsid w:val="00D8512E"/>
    <w:rsid w:val="00D932A0"/>
    <w:rsid w:val="00DA1E58"/>
    <w:rsid w:val="00DB1B87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64</Words>
  <Characters>347</Characters>
  <Application>Microsoft Office Word</Application>
  <DocSecurity>0</DocSecurity>
  <Lines>15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</cp:lastModifiedBy>
  <cp:revision>33</cp:revision>
  <cp:lastPrinted>1899-12-31T23:00:00Z</cp:lastPrinted>
  <dcterms:created xsi:type="dcterms:W3CDTF">2024-04-24T14:08:00Z</dcterms:created>
  <dcterms:modified xsi:type="dcterms:W3CDTF">2026-01-30T02:08:00Z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